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881" w:rsidRPr="00FC690C" w:rsidRDefault="00CD5881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Okulun Adı</w:t>
      </w:r>
      <w:r w:rsidRPr="00FC690C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FC690C">
        <w:rPr>
          <w:rFonts w:ascii="Comic Sans MS" w:hAnsi="Comic Sans MS"/>
          <w:sz w:val="20"/>
          <w:szCs w:val="20"/>
        </w:rPr>
        <w:t xml:space="preserve">: 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Yaş Grubu (Ay</w:t>
      </w:r>
      <w:r w:rsidRPr="00FC690C">
        <w:rPr>
          <w:rFonts w:ascii="Comic Sans MS" w:hAnsi="Comic Sans MS"/>
          <w:sz w:val="20"/>
          <w:szCs w:val="20"/>
        </w:rPr>
        <w:t xml:space="preserve">)  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 xml:space="preserve">Tarih </w:t>
      </w:r>
      <w:r w:rsidRPr="00FC690C">
        <w:rPr>
          <w:rFonts w:ascii="Comic Sans MS" w:hAnsi="Comic Sans MS"/>
          <w:sz w:val="20"/>
          <w:szCs w:val="20"/>
        </w:rPr>
        <w:t xml:space="preserve">                 :  </w:t>
      </w:r>
      <w:r>
        <w:rPr>
          <w:rFonts w:ascii="Comic Sans MS" w:hAnsi="Comic Sans MS"/>
          <w:b/>
          <w:sz w:val="20"/>
          <w:szCs w:val="20"/>
        </w:rPr>
        <w:t>05.10.2016</w:t>
      </w:r>
      <w:bookmarkStart w:id="0" w:name="_GoBack"/>
      <w:bookmarkEnd w:id="0"/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Öğretmen Adı</w:t>
      </w:r>
      <w:r w:rsidRPr="00FC690C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Pr="00FC690C">
        <w:rPr>
          <w:rFonts w:ascii="Comic Sans MS" w:hAnsi="Comic Sans MS"/>
          <w:sz w:val="20"/>
          <w:szCs w:val="20"/>
        </w:rPr>
        <w:t>: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EĞİTİM AKIŞI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Güne Başlama Zamanı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Sınıfın bir köşesi sonbahar mevsimine uygun hazırlanır. </w:t>
      </w:r>
      <w:r w:rsidRPr="00FC690C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CD5881" w:rsidRPr="00FC690C" w:rsidRDefault="00CD5881" w:rsidP="00C35F66">
      <w:pPr>
        <w:pStyle w:val="Heading4"/>
      </w:pPr>
    </w:p>
    <w:p w:rsidR="00CD5881" w:rsidRPr="00FC690C" w:rsidRDefault="00CD5881" w:rsidP="00C35F66">
      <w:pPr>
        <w:pStyle w:val="Heading4"/>
        <w:rPr>
          <w:rFonts w:ascii="Comic Sans MS" w:hAnsi="Comic Sans MS"/>
        </w:rPr>
      </w:pPr>
      <w:r w:rsidRPr="00FC690C">
        <w:rPr>
          <w:rFonts w:ascii="Comic Sans MS" w:hAnsi="Comic Sans MS"/>
        </w:rPr>
        <w:t>Oyun Zamanı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Kahvaltı – Temizlik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Etkinlik Zamanı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 SONBAHAR GELDİ HOŞGELDİ</w:t>
      </w:r>
      <w:r w:rsidRPr="00FC690C">
        <w:rPr>
          <w:rFonts w:ascii="Comic Sans MS" w:hAnsi="Comic Sans MS"/>
          <w:sz w:val="20"/>
          <w:szCs w:val="20"/>
        </w:rPr>
        <w:t xml:space="preserve"> " isiml</w:t>
      </w:r>
      <w:r>
        <w:rPr>
          <w:rFonts w:ascii="Comic Sans MS" w:hAnsi="Comic Sans MS"/>
          <w:sz w:val="20"/>
          <w:szCs w:val="20"/>
        </w:rPr>
        <w:t xml:space="preserve">i bütünleştirilmiş  müzik-sanat- fen  </w:t>
      </w:r>
      <w:r w:rsidRPr="00FC690C">
        <w:rPr>
          <w:rFonts w:ascii="Comic Sans MS" w:hAnsi="Comic Sans MS"/>
          <w:sz w:val="20"/>
          <w:szCs w:val="20"/>
        </w:rPr>
        <w:t>etkinliği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 xml:space="preserve"> </w:t>
      </w:r>
      <w:r w:rsidRPr="00FC690C">
        <w:rPr>
          <w:rFonts w:ascii="Comic Sans MS" w:hAnsi="Comic Sans MS"/>
          <w:b/>
          <w:sz w:val="20"/>
          <w:szCs w:val="20"/>
        </w:rPr>
        <w:t>Günü Değerlendirme Zamanı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 xml:space="preserve"> Eve gidiş</w:t>
      </w:r>
    </w:p>
    <w:p w:rsidR="00CD5881" w:rsidRPr="00FC690C" w:rsidRDefault="00CD5881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ayrılır.</w:t>
      </w:r>
    </w:p>
    <w:p w:rsidR="00CD5881" w:rsidRPr="00FC690C" w:rsidRDefault="00CD5881" w:rsidP="00C35F66">
      <w:pPr>
        <w:pStyle w:val="Heading4"/>
        <w:rPr>
          <w:rFonts w:ascii="Comic Sans MS" w:hAnsi="Comic Sans MS"/>
        </w:rPr>
      </w:pPr>
      <w:r w:rsidRPr="00FC690C">
        <w:rPr>
          <w:rFonts w:ascii="Comic Sans MS" w:hAnsi="Comic Sans MS"/>
        </w:rPr>
        <w:t>Genel Değerlendirme</w:t>
      </w:r>
    </w:p>
    <w:p w:rsidR="00CD5881" w:rsidRPr="00FC690C" w:rsidRDefault="00CD5881" w:rsidP="00C35F66">
      <w:pPr>
        <w:rPr>
          <w:rFonts w:ascii="Comic Sans MS" w:hAnsi="Comic Sans MS"/>
          <w:sz w:val="24"/>
          <w:szCs w:val="20"/>
        </w:rPr>
      </w:pPr>
    </w:p>
    <w:p w:rsidR="00CD5881" w:rsidRPr="00FC690C" w:rsidRDefault="00CD5881" w:rsidP="00C35F66">
      <w:pPr>
        <w:rPr>
          <w:rFonts w:ascii="Comic Sans MS" w:hAnsi="Comic Sans MS"/>
          <w:sz w:val="24"/>
          <w:szCs w:val="20"/>
        </w:rPr>
      </w:pPr>
    </w:p>
    <w:p w:rsidR="00CD5881" w:rsidRDefault="00CD5881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CD5881" w:rsidRDefault="00CD5881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CD5881" w:rsidRPr="00BB3A48" w:rsidRDefault="00CD5881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>ETKİNLİK PLANI</w:t>
      </w:r>
    </w:p>
    <w:p w:rsidR="00CD5881" w:rsidRPr="00BB3A48" w:rsidRDefault="00CD5881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SONBAHAR GELDİ HOŞ GELDİ</w:t>
      </w:r>
    </w:p>
    <w:p w:rsidR="00CD5881" w:rsidRPr="00BB3A48" w:rsidRDefault="00CD588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 xml:space="preserve">Etkinlik Türü: </w:t>
      </w:r>
      <w:r w:rsidRPr="00FB1E6F">
        <w:rPr>
          <w:rFonts w:ascii="Comic Sans MS" w:hAnsi="Comic Sans MS"/>
          <w:bCs/>
          <w:sz w:val="18"/>
          <w:szCs w:val="18"/>
        </w:rPr>
        <w:t>Müzik –Sanat-Fen Etkinliği</w:t>
      </w:r>
      <w:r w:rsidRPr="00BB3A48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/>
          <w:sz w:val="18"/>
          <w:szCs w:val="18"/>
        </w:rPr>
        <w:t>(Bütünleştirilmiş Büyük  ve Küçük Grup Etkinliği)</w:t>
      </w:r>
    </w:p>
    <w:p w:rsidR="00CD5881" w:rsidRDefault="00CD5881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Yaş Grubu   : </w:t>
      </w:r>
      <w:r w:rsidRPr="00FB1E6F">
        <w:rPr>
          <w:rFonts w:ascii="Comic Sans MS" w:hAnsi="Comic Sans MS"/>
          <w:sz w:val="18"/>
          <w:szCs w:val="18"/>
        </w:rPr>
        <w:t>48-60 Ay</w:t>
      </w:r>
    </w:p>
    <w:p w:rsidR="00CD5881" w:rsidRPr="00BB3A48" w:rsidRDefault="00CD5881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CD5881" w:rsidRPr="00BB3A48" w:rsidRDefault="00CD588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45pt;margin-top:3.6pt;width:315.5pt;height:19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">
            <v:textbox>
              <w:txbxContent>
                <w:p w:rsidR="00CD5881" w:rsidRDefault="00CD5881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367C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CD5881" w:rsidRPr="009367C8" w:rsidRDefault="00CD5881" w:rsidP="00C81405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250D38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GELİŞİM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1: Nesne/durum/olaya dikkatini verir.</w:t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Göstergeleri: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Dikkat edilmesi gereken nesne/durum/olaya odaklanır.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Dikkatini çeken nesne/durum/olaya yönelik sorular sorar.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Dikkatini çeken nesne/durum/olayı ayrıntılarıyla açıklar.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2:Nesne/durum/olayla ilgili tahminde bulunur.</w:t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Göstergeleri: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Nesne/durum/olayın ipuçlarını söyler.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İpuçlarını birleştirerek tahminini söyler.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Gerçek durumu inceler.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Tahmini ile gerçek durumu karşılaştırır.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3: Algıladıklarını hatırlar.</w:t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Göstergeleri: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Nesne/durum/olayı bir süre sonra yeniden söyler.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Hatırladıklarını yeni durumlarda kullanır.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32.35pt;margin-top:2.85pt;width:379.3pt;height:309.2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">
            <v:textbox>
              <w:txbxContent>
                <w:p w:rsidR="00CD5881" w:rsidRDefault="00CD5881" w:rsidP="0030759F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CD5881" w:rsidRDefault="00CD5881" w:rsidP="0030759F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BB3A4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CD5881" w:rsidRDefault="00CD5881" w:rsidP="00FB1E6F">
                  <w:pPr>
                    <w:pStyle w:val="ListParagraph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Çocuklara “Sonbaharda havada, ağaçlarda nasıl değişiklikler olur? Hayvanlar ne yapar?” diye sorulur ve çocuklardan bildiklerini anlatmaları istenir.</w:t>
                  </w:r>
                </w:p>
                <w:p w:rsidR="00CD5881" w:rsidRPr="00113F35" w:rsidRDefault="00CD5881" w:rsidP="00C81405">
                  <w:pPr>
                    <w:pStyle w:val="ListParagraph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CD5881" w:rsidRPr="00113F35" w:rsidRDefault="00CD5881" w:rsidP="00FB1E6F">
                  <w:pPr>
                    <w:pStyle w:val="ListParagraph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Çalışma sayfasındaki şemsiye tamamlanır ve istenilen renge boyanır.(Neşe Diyarı Eğitim Seti 2.kitap 9.sayfa)</w:t>
                  </w:r>
                </w:p>
                <w:p w:rsidR="00CD5881" w:rsidRDefault="00CD5881" w:rsidP="00C81405">
                  <w:pPr>
                    <w:spacing w:after="0" w:line="240" w:lineRule="auto"/>
                    <w:ind w:left="644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CD5881" w:rsidRPr="00113F35" w:rsidRDefault="00CD5881" w:rsidP="00FB1E6F">
                  <w:pPr>
                    <w:pStyle w:val="ListParagraph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“Hapşu” şiiri birkaç kez okunur.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</w:p>
                <w:p w:rsidR="00CD5881" w:rsidRPr="00113F35" w:rsidRDefault="00CD5881" w:rsidP="00113F35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Pr="00113F3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HAPŞU</w:t>
                  </w:r>
                </w:p>
                <w:p w:rsidR="00CD5881" w:rsidRPr="00113F35" w:rsidRDefault="00CD5881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Sonbahar geldi                          Haftası oldu </w:t>
                  </w:r>
                </w:p>
                <w:p w:rsidR="00CD5881" w:rsidRPr="00113F35" w:rsidRDefault="00CD5881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Leylekler uçtu                           Yüzümüz soldu</w:t>
                  </w:r>
                </w:p>
                <w:p w:rsidR="00CD5881" w:rsidRPr="00113F35" w:rsidRDefault="00CD5881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Yağmurlar düştü                       Mendilim doldu</w:t>
                  </w:r>
                </w:p>
                <w:p w:rsidR="00CD5881" w:rsidRPr="00113F35" w:rsidRDefault="00CD5881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Hapşu. Ha, ha, hapşu.        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 Hapşu. Ha, ha, hapşu</w:t>
                  </w:r>
                </w:p>
                <w:p w:rsidR="00CD5881" w:rsidRPr="00113F35" w:rsidRDefault="00CD5881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Caddeye çıktım                        Doktora gittim</w:t>
                  </w:r>
                </w:p>
                <w:p w:rsidR="00CD5881" w:rsidRPr="00113F35" w:rsidRDefault="00CD5881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Dersi unuttum                          Aspirin yuttum</w:t>
                  </w:r>
                </w:p>
                <w:p w:rsidR="00CD5881" w:rsidRPr="00113F35" w:rsidRDefault="00CD5881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Ah ne acıktım                          Hapşu. Ha, ha, hapşu.</w:t>
                  </w:r>
                </w:p>
                <w:p w:rsidR="00CD5881" w:rsidRDefault="00CD5881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Hapşu. ha, ha, hapşu.</w:t>
                  </w:r>
                </w:p>
                <w:p w:rsidR="00CD5881" w:rsidRDefault="00CD5881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CD5881" w:rsidRPr="00113F35" w:rsidRDefault="00CD5881" w:rsidP="00FB1E6F">
                  <w:pPr>
                    <w:pStyle w:val="ListParagraph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”Yağmur Yağdıralım”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deneyi için ön hazırlıklar yapılır,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gerekli önlemler alınır</w:t>
                  </w:r>
                  <w:r w:rsidRPr="00113F3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CD5881" w:rsidRDefault="00CD5881" w:rsidP="00C81405">
                  <w:pPr>
                    <w:tabs>
                      <w:tab w:val="num" w:pos="1440"/>
                      <w:tab w:val="num" w:pos="1724"/>
                    </w:tabs>
                    <w:spacing w:after="0" w:line="240" w:lineRule="auto"/>
                    <w:ind w:left="341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İçinde kaynar su olan çaydanlığın üstüne bir tabak tutulur ve tabakta oluşan su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</w:p>
                <w:p w:rsidR="00CD5881" w:rsidRDefault="00CD5881" w:rsidP="00C81405">
                  <w:pPr>
                    <w:tabs>
                      <w:tab w:val="num" w:pos="1440"/>
                      <w:tab w:val="num" w:pos="1724"/>
                    </w:tabs>
                    <w:spacing w:after="0" w:line="240" w:lineRule="auto"/>
                    <w:ind w:left="341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damlalarının çaydanlığa geri dönüşü izlenir.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Çocuklarla tabaktaki su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</w:p>
                <w:p w:rsidR="00CD5881" w:rsidRPr="00113F35" w:rsidRDefault="00CD5881" w:rsidP="00C81405">
                  <w:pPr>
                    <w:tabs>
                      <w:tab w:val="num" w:pos="1440"/>
                      <w:tab w:val="num" w:pos="1724"/>
                    </w:tabs>
                    <w:spacing w:after="0" w:line="240" w:lineRule="auto"/>
                    <w:ind w:left="341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damlacıklarının düşen yağmur damlacıkları gibi olduğu gözlemlenerek konuşulur.</w:t>
                  </w:r>
                </w:p>
                <w:p w:rsidR="00CD5881" w:rsidRDefault="00CD5881" w:rsidP="00C81405">
                  <w:pPr>
                    <w:pStyle w:val="ListParagraph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D5881" w:rsidRPr="00BB3A48" w:rsidRDefault="00CD588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D5881" w:rsidRPr="00BB3A48" w:rsidRDefault="00CD5881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-4.95pt;margin-top:354.95pt;width:325.85pt;height:40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">
            <v:textbox>
              <w:txbxContent>
                <w:p w:rsidR="00CD5881" w:rsidRPr="00F300A9" w:rsidRDefault="00CD5881" w:rsidP="00FB1E6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B1E6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FB1E6F">
                    <w:rPr>
                      <w:rFonts w:ascii="Comic Sans MS" w:hAnsi="Comic Sans MS"/>
                      <w:sz w:val="18"/>
                      <w:szCs w:val="18"/>
                    </w:rPr>
                    <w:t>Sın</w:t>
                  </w: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ıfta kaynaştırma öğrencisi var  ise uyarlama rehber öğretmen ile birlikte alınır.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1.9pt;margin-top:302.15pt;width:307.15pt;height:42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">
            <v:textbox>
              <w:txbxContent>
                <w:p w:rsidR="00CD5881" w:rsidRDefault="00CD5881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CD5881" w:rsidRPr="009367C8" w:rsidRDefault="00CD5881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1.45pt;margin-top:191.5pt;width:308.65pt;height:89.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">
            <v:textbox style="mso-fit-shape-to-text:t">
              <w:txbxContent>
                <w:p w:rsidR="00CD5881" w:rsidRPr="00F300A9" w:rsidRDefault="00CD5881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CD5881" w:rsidRPr="00E67037" w:rsidRDefault="00CD5881" w:rsidP="00113F35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Çaydanlık,tabak,sıcak su</w:t>
                  </w:r>
                </w:p>
                <w:p w:rsidR="00CD5881" w:rsidRPr="00F300A9" w:rsidRDefault="00CD5881" w:rsidP="009367C8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CD5881" w:rsidRPr="00F300A9" w:rsidRDefault="00CD5881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CD5881" w:rsidRPr="00E67037" w:rsidRDefault="00CD5881" w:rsidP="00F300A9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şemsiye</w:t>
                  </w:r>
                </w:p>
                <w:p w:rsidR="00CD5881" w:rsidRPr="00F300A9" w:rsidRDefault="00CD5881" w:rsidP="00F300A9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CD5881" w:rsidRPr="00F300A9" w:rsidRDefault="00CD5881" w:rsidP="00F300A9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31" type="#_x0000_t202" style="position:absolute;margin-left:343pt;margin-top:296.85pt;width:374.6pt;height:9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">
            <v:textbox>
              <w:txbxContent>
                <w:p w:rsidR="00CD5881" w:rsidRDefault="00CD5881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CD5881" w:rsidRPr="00E67037" w:rsidRDefault="00CD5881" w:rsidP="00FB1E6F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Sonbahar mevsiminde yapraklar ne renk olur?</w:t>
                  </w:r>
                </w:p>
                <w:p w:rsidR="00CD5881" w:rsidRPr="00E67037" w:rsidRDefault="00CD5881" w:rsidP="00FB1E6F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Sonbahar mevsiminde nasıl giyinmeliyiz?</w:t>
                  </w:r>
                </w:p>
                <w:p w:rsidR="00CD5881" w:rsidRPr="00E67037" w:rsidRDefault="00CD5881" w:rsidP="00FB1E6F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Yağmur yağar iken ne kullanırız?</w:t>
                  </w:r>
                </w:p>
                <w:p w:rsidR="00CD5881" w:rsidRDefault="00CD5881" w:rsidP="00FB1E6F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Deneyi sevdiniz mi?</w:t>
                  </w:r>
                </w:p>
                <w:p w:rsidR="00CD5881" w:rsidRPr="00113F35" w:rsidRDefault="00CD5881" w:rsidP="00FB1E6F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Eğitim Seti 1.sayı/18. Sayfa yönergeye uygun yapılır</w:t>
                  </w:r>
                </w:p>
                <w:p w:rsidR="00CD5881" w:rsidRDefault="00CD5881" w:rsidP="00E67037">
                  <w:pPr>
                    <w:spacing w:after="0" w:line="240" w:lineRule="auto"/>
                    <w:ind w:left="644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CD5881" w:rsidRDefault="00CD5881" w:rsidP="00E67037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CD5881" w:rsidRPr="00E67037" w:rsidRDefault="00CD5881" w:rsidP="00E67037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CD5881" w:rsidRPr="00BB3A48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881" w:rsidRDefault="00CD5881" w:rsidP="00806A98">
      <w:pPr>
        <w:spacing w:after="0" w:line="240" w:lineRule="auto"/>
      </w:pPr>
      <w:r>
        <w:separator/>
      </w:r>
    </w:p>
  </w:endnote>
  <w:endnote w:type="continuationSeparator" w:id="0">
    <w:p w:rsidR="00CD5881" w:rsidRDefault="00CD588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881" w:rsidRDefault="00CD5881" w:rsidP="00806A98">
      <w:pPr>
        <w:spacing w:after="0" w:line="240" w:lineRule="auto"/>
      </w:pPr>
      <w:r>
        <w:separator/>
      </w:r>
    </w:p>
  </w:footnote>
  <w:footnote w:type="continuationSeparator" w:id="0">
    <w:p w:rsidR="00CD5881" w:rsidRDefault="00CD588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D1AAA"/>
    <w:multiLevelType w:val="hybridMultilevel"/>
    <w:tmpl w:val="304C1D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1661B"/>
    <w:multiLevelType w:val="hybridMultilevel"/>
    <w:tmpl w:val="5F7A3D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60461"/>
    <w:multiLevelType w:val="hybridMultilevel"/>
    <w:tmpl w:val="A192F55A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2225D8C"/>
    <w:multiLevelType w:val="hybridMultilevel"/>
    <w:tmpl w:val="0030A4C4"/>
    <w:lvl w:ilvl="0" w:tplc="8AEE78CE">
      <w:start w:val="1"/>
      <w:numFmt w:val="bullet"/>
      <w:lvlText w:val=""/>
      <w:lvlJc w:val="left"/>
      <w:pPr>
        <w:tabs>
          <w:tab w:val="num" w:pos="587"/>
        </w:tabs>
        <w:ind w:left="278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8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1662E6"/>
    <w:multiLevelType w:val="hybridMultilevel"/>
    <w:tmpl w:val="B4968FC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29F5853"/>
    <w:multiLevelType w:val="hybridMultilevel"/>
    <w:tmpl w:val="6DACD7BE"/>
    <w:lvl w:ilvl="0" w:tplc="041F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5F246E80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88E1805"/>
    <w:multiLevelType w:val="hybridMultilevel"/>
    <w:tmpl w:val="3EC6A98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112D8A"/>
    <w:multiLevelType w:val="hybridMultilevel"/>
    <w:tmpl w:val="2F6ED62C"/>
    <w:lvl w:ilvl="0" w:tplc="041F0005">
      <w:start w:val="1"/>
      <w:numFmt w:val="bullet"/>
      <w:lvlText w:val=""/>
      <w:lvlJc w:val="left"/>
      <w:pPr>
        <w:tabs>
          <w:tab w:val="num" w:pos="702"/>
        </w:tabs>
        <w:ind w:left="702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C1B0636"/>
    <w:multiLevelType w:val="hybridMultilevel"/>
    <w:tmpl w:val="F052F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A38A0"/>
    <w:multiLevelType w:val="hybridMultilevel"/>
    <w:tmpl w:val="2068A952"/>
    <w:lvl w:ilvl="0" w:tplc="041F000D">
      <w:start w:val="1"/>
      <w:numFmt w:val="bullet"/>
      <w:lvlText w:val=""/>
      <w:lvlJc w:val="left"/>
      <w:pPr>
        <w:ind w:left="93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2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3">
    <w:nsid w:val="4247594B"/>
    <w:multiLevelType w:val="hybridMultilevel"/>
    <w:tmpl w:val="AF1897F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001840"/>
    <w:multiLevelType w:val="hybridMultilevel"/>
    <w:tmpl w:val="F11A39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D750DB"/>
    <w:multiLevelType w:val="hybridMultilevel"/>
    <w:tmpl w:val="55CA9638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6C7CA8"/>
    <w:multiLevelType w:val="hybridMultilevel"/>
    <w:tmpl w:val="20805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609E5"/>
    <w:multiLevelType w:val="hybridMultilevel"/>
    <w:tmpl w:val="06DECC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680"/>
    <w:multiLevelType w:val="hybridMultilevel"/>
    <w:tmpl w:val="CC28D6C4"/>
    <w:lvl w:ilvl="0" w:tplc="BF744B70">
      <w:start w:val="1"/>
      <w:numFmt w:val="bullet"/>
      <w:lvlText w:val=""/>
      <w:lvlJc w:val="left"/>
      <w:pPr>
        <w:tabs>
          <w:tab w:val="num" w:pos="221"/>
        </w:tabs>
        <w:ind w:left="221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41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3"/>
  </w:num>
  <w:num w:numId="4">
    <w:abstractNumId w:val="10"/>
  </w:num>
  <w:num w:numId="5">
    <w:abstractNumId w:val="38"/>
  </w:num>
  <w:num w:numId="6">
    <w:abstractNumId w:val="1"/>
  </w:num>
  <w:num w:numId="7">
    <w:abstractNumId w:val="20"/>
  </w:num>
  <w:num w:numId="8">
    <w:abstractNumId w:val="17"/>
  </w:num>
  <w:num w:numId="9">
    <w:abstractNumId w:val="33"/>
  </w:num>
  <w:num w:numId="10">
    <w:abstractNumId w:val="32"/>
  </w:num>
  <w:num w:numId="11">
    <w:abstractNumId w:val="26"/>
  </w:num>
  <w:num w:numId="12">
    <w:abstractNumId w:val="41"/>
  </w:num>
  <w:num w:numId="13">
    <w:abstractNumId w:val="14"/>
  </w:num>
  <w:num w:numId="14">
    <w:abstractNumId w:val="22"/>
  </w:num>
  <w:num w:numId="15">
    <w:abstractNumId w:val="4"/>
  </w:num>
  <w:num w:numId="16">
    <w:abstractNumId w:val="0"/>
  </w:num>
  <w:num w:numId="17">
    <w:abstractNumId w:val="42"/>
  </w:num>
  <w:num w:numId="18">
    <w:abstractNumId w:val="8"/>
  </w:num>
  <w:num w:numId="19">
    <w:abstractNumId w:val="24"/>
  </w:num>
  <w:num w:numId="20">
    <w:abstractNumId w:val="35"/>
  </w:num>
  <w:num w:numId="21">
    <w:abstractNumId w:val="18"/>
  </w:num>
  <w:num w:numId="22">
    <w:abstractNumId w:val="31"/>
  </w:num>
  <w:num w:numId="23">
    <w:abstractNumId w:val="3"/>
  </w:num>
  <w:num w:numId="24">
    <w:abstractNumId w:val="15"/>
  </w:num>
  <w:num w:numId="25">
    <w:abstractNumId w:val="39"/>
  </w:num>
  <w:num w:numId="26">
    <w:abstractNumId w:val="25"/>
  </w:num>
  <w:num w:numId="27">
    <w:abstractNumId w:val="9"/>
  </w:num>
  <w:num w:numId="28">
    <w:abstractNumId w:val="29"/>
  </w:num>
  <w:num w:numId="29">
    <w:abstractNumId w:val="40"/>
  </w:num>
  <w:num w:numId="30">
    <w:abstractNumId w:val="21"/>
  </w:num>
  <w:num w:numId="31">
    <w:abstractNumId w:val="11"/>
  </w:num>
  <w:num w:numId="32">
    <w:abstractNumId w:val="19"/>
  </w:num>
  <w:num w:numId="33">
    <w:abstractNumId w:val="36"/>
  </w:num>
  <w:num w:numId="34">
    <w:abstractNumId w:val="27"/>
  </w:num>
  <w:num w:numId="35">
    <w:abstractNumId w:val="12"/>
  </w:num>
  <w:num w:numId="36">
    <w:abstractNumId w:val="6"/>
  </w:num>
  <w:num w:numId="37">
    <w:abstractNumId w:val="23"/>
  </w:num>
  <w:num w:numId="38">
    <w:abstractNumId w:val="7"/>
  </w:num>
  <w:num w:numId="39">
    <w:abstractNumId w:val="34"/>
  </w:num>
  <w:num w:numId="40">
    <w:abstractNumId w:val="16"/>
  </w:num>
  <w:num w:numId="41">
    <w:abstractNumId w:val="37"/>
  </w:num>
  <w:num w:numId="42">
    <w:abstractNumId w:val="13"/>
  </w:num>
  <w:num w:numId="43">
    <w:abstractNumId w:val="2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614C2"/>
    <w:rsid w:val="000867DE"/>
    <w:rsid w:val="00093252"/>
    <w:rsid w:val="00113F35"/>
    <w:rsid w:val="001D4EBA"/>
    <w:rsid w:val="002134AD"/>
    <w:rsid w:val="00242232"/>
    <w:rsid w:val="00250D38"/>
    <w:rsid w:val="00294406"/>
    <w:rsid w:val="002A1BCC"/>
    <w:rsid w:val="00304ED2"/>
    <w:rsid w:val="0030759F"/>
    <w:rsid w:val="003C0F4A"/>
    <w:rsid w:val="003C2D3A"/>
    <w:rsid w:val="003D4D6F"/>
    <w:rsid w:val="00430623"/>
    <w:rsid w:val="00431CEE"/>
    <w:rsid w:val="00446ED2"/>
    <w:rsid w:val="00455396"/>
    <w:rsid w:val="0047528F"/>
    <w:rsid w:val="0049604D"/>
    <w:rsid w:val="00497BC7"/>
    <w:rsid w:val="004C5BC8"/>
    <w:rsid w:val="004F353B"/>
    <w:rsid w:val="005944EF"/>
    <w:rsid w:val="005A0701"/>
    <w:rsid w:val="00606435"/>
    <w:rsid w:val="0064489B"/>
    <w:rsid w:val="006B68AA"/>
    <w:rsid w:val="007825EA"/>
    <w:rsid w:val="0079443B"/>
    <w:rsid w:val="007E3C29"/>
    <w:rsid w:val="00806A98"/>
    <w:rsid w:val="00864C1A"/>
    <w:rsid w:val="008F27D3"/>
    <w:rsid w:val="009319CC"/>
    <w:rsid w:val="009367C8"/>
    <w:rsid w:val="00942E94"/>
    <w:rsid w:val="009A20AC"/>
    <w:rsid w:val="00A137A6"/>
    <w:rsid w:val="00A8078C"/>
    <w:rsid w:val="00A85CB0"/>
    <w:rsid w:val="00A93841"/>
    <w:rsid w:val="00AC7921"/>
    <w:rsid w:val="00B433CF"/>
    <w:rsid w:val="00B7628E"/>
    <w:rsid w:val="00BB3A48"/>
    <w:rsid w:val="00BE067A"/>
    <w:rsid w:val="00C110B3"/>
    <w:rsid w:val="00C35F66"/>
    <w:rsid w:val="00C3789F"/>
    <w:rsid w:val="00C81405"/>
    <w:rsid w:val="00C903B4"/>
    <w:rsid w:val="00CA20A7"/>
    <w:rsid w:val="00CD5881"/>
    <w:rsid w:val="00D83258"/>
    <w:rsid w:val="00D94A26"/>
    <w:rsid w:val="00DA5317"/>
    <w:rsid w:val="00DF51BE"/>
    <w:rsid w:val="00E47557"/>
    <w:rsid w:val="00E67037"/>
    <w:rsid w:val="00E910B2"/>
    <w:rsid w:val="00EF1A06"/>
    <w:rsid w:val="00F25426"/>
    <w:rsid w:val="00F300A9"/>
    <w:rsid w:val="00F61B8B"/>
    <w:rsid w:val="00FB1E6F"/>
    <w:rsid w:val="00FC374B"/>
    <w:rsid w:val="00FC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AA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C35F6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C35F66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  <w:rPr>
      <w:rFonts w:cs="Times New Roman"/>
    </w:rPr>
  </w:style>
  <w:style w:type="paragraph" w:styleId="Subtitle">
    <w:name w:val="Subtitle"/>
    <w:basedOn w:val="Normal"/>
    <w:next w:val="Normal"/>
    <w:link w:val="SubtitleChar"/>
    <w:uiPriority w:val="99"/>
    <w:qFormat/>
    <w:rsid w:val="00C35F66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35F66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56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147</Words>
  <Characters>843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2015-08-17T22:52:00Z</dcterms:created>
  <dcterms:modified xsi:type="dcterms:W3CDTF">2016-08-29T21:21:00Z</dcterms:modified>
</cp:coreProperties>
</file>